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2C0" w:rsidRPr="00A45608" w:rsidRDefault="00A662C0" w:rsidP="00A662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  <w:u w:val="single"/>
        </w:rPr>
        <w:t>William OSBARN</w:t>
      </w:r>
      <w:r w:rsidRPr="00A4560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4560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45608">
        <w:rPr>
          <w:rFonts w:ascii="Times New Roman" w:hAnsi="Times New Roman" w:cs="Times New Roman"/>
          <w:sz w:val="24"/>
          <w:szCs w:val="24"/>
        </w:rPr>
        <w:t>fl.1471)</w:t>
      </w:r>
    </w:p>
    <w:p w:rsidR="00A662C0" w:rsidRPr="00A45608" w:rsidRDefault="00A662C0" w:rsidP="00A662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>of Canterbury.</w:t>
      </w:r>
    </w:p>
    <w:p w:rsidR="00A662C0" w:rsidRPr="00A45608" w:rsidRDefault="00A662C0" w:rsidP="00A662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662C0" w:rsidRPr="00A45608" w:rsidRDefault="00A662C0" w:rsidP="00A662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662C0" w:rsidRPr="00A45608" w:rsidRDefault="00A662C0" w:rsidP="00A662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ab/>
        <w:t>1471</w:t>
      </w:r>
      <w:r w:rsidRPr="00A45608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 xml:space="preserve"> p.354)</w:t>
      </w:r>
    </w:p>
    <w:p w:rsidR="00A662C0" w:rsidRPr="00A45608" w:rsidRDefault="00A662C0" w:rsidP="00A662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662C0" w:rsidRPr="00A45608" w:rsidRDefault="00A662C0" w:rsidP="00A662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662C0" w:rsidRPr="00A45608" w:rsidRDefault="00A662C0" w:rsidP="00A662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>14 May 2016</w:t>
      </w:r>
    </w:p>
    <w:p w:rsidR="006B2F86" w:rsidRPr="00E71FC3" w:rsidRDefault="00A662C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2C0" w:rsidRDefault="00A662C0" w:rsidP="00E71FC3">
      <w:pPr>
        <w:spacing w:after="0" w:line="240" w:lineRule="auto"/>
      </w:pPr>
      <w:r>
        <w:separator/>
      </w:r>
    </w:p>
  </w:endnote>
  <w:endnote w:type="continuationSeparator" w:id="0">
    <w:p w:rsidR="00A662C0" w:rsidRDefault="00A662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2C0" w:rsidRDefault="00A662C0" w:rsidP="00E71FC3">
      <w:pPr>
        <w:spacing w:after="0" w:line="240" w:lineRule="auto"/>
      </w:pPr>
      <w:r>
        <w:separator/>
      </w:r>
    </w:p>
  </w:footnote>
  <w:footnote w:type="continuationSeparator" w:id="0">
    <w:p w:rsidR="00A662C0" w:rsidRDefault="00A662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2C0"/>
    <w:rsid w:val="00A662C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4BC7AE-22B1-4AB7-A7F2-C720C898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2016-06-13T21:48:00Z</dcterms:created>
  <dcterms:modified xsi:type="dcterms:W3CDTF">2016-06-13T21:49:00Z</dcterms:modified>
</cp:coreProperties>
</file>